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ECB0" w14:textId="793229F6" w:rsidR="00842ADC" w:rsidRDefault="00842ADC" w:rsidP="00BF582E">
      <w:pPr>
        <w:rPr>
          <w:rFonts w:eastAsia="Calibri"/>
        </w:rPr>
      </w:pPr>
    </w:p>
    <w:p w14:paraId="4021F171" w14:textId="26802A60" w:rsidR="00BF582E" w:rsidRDefault="00BF582E" w:rsidP="00BF582E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BF582E">
        <w:rPr>
          <w:rFonts w:ascii="Arial" w:hAnsi="Arial" w:cs="Arial"/>
          <w:b/>
          <w:sz w:val="28"/>
          <w:szCs w:val="28"/>
        </w:rPr>
        <w:t>AUTORIZACIÓN PARA QUE LOS ALUMNOS MENORES DE EDAD PUEDAN SECUNDAR HUELGAS</w:t>
      </w:r>
    </w:p>
    <w:p w14:paraId="793B118C" w14:textId="77777777" w:rsidR="00BF582E" w:rsidRPr="00BF582E" w:rsidRDefault="00BF582E" w:rsidP="00BF582E">
      <w:pPr>
        <w:jc w:val="both"/>
        <w:rPr>
          <w:rFonts w:ascii="Calibri" w:hAnsi="Calibri" w:cs="Arial"/>
        </w:rPr>
      </w:pPr>
    </w:p>
    <w:p w14:paraId="71385789" w14:textId="45742912" w:rsidR="00BF582E" w:rsidRPr="00BF582E" w:rsidRDefault="00BF582E" w:rsidP="00BF582E">
      <w:pPr>
        <w:spacing w:line="360" w:lineRule="auto"/>
        <w:jc w:val="both"/>
        <w:rPr>
          <w:rFonts w:ascii="Calibri" w:hAnsi="Calibri" w:cs="Arial"/>
        </w:rPr>
      </w:pPr>
      <w:r w:rsidRPr="00BF582E">
        <w:rPr>
          <w:rFonts w:ascii="Calibri" w:hAnsi="Calibri" w:cs="Arial"/>
        </w:rPr>
        <w:t xml:space="preserve">D./Dña. </w:t>
      </w:r>
      <w:r>
        <w:rPr>
          <w:rFonts w:ascii="Calibri" w:hAnsi="Calibri" w:cs="Arial"/>
        </w:rPr>
        <w:t xml:space="preserve"> _________________________________________ </w:t>
      </w:r>
      <w:r w:rsidRPr="00BF582E">
        <w:rPr>
          <w:rFonts w:ascii="Calibri" w:hAnsi="Calibri" w:cs="Arial"/>
        </w:rPr>
        <w:t>con D.N.I.</w:t>
      </w:r>
      <w:r>
        <w:rPr>
          <w:rFonts w:ascii="Calibri" w:hAnsi="Calibri" w:cs="Arial"/>
        </w:rPr>
        <w:t xml:space="preserve"> ___________________</w:t>
      </w:r>
    </w:p>
    <w:p w14:paraId="19831AA8" w14:textId="7AA25DAD" w:rsidR="00BF582E" w:rsidRPr="00BF582E" w:rsidRDefault="00BF582E" w:rsidP="00BF582E">
      <w:pPr>
        <w:spacing w:line="360" w:lineRule="auto"/>
        <w:jc w:val="both"/>
        <w:rPr>
          <w:rFonts w:ascii="Calibri" w:hAnsi="Calibri" w:cs="Arial"/>
        </w:rPr>
      </w:pPr>
      <w:r w:rsidRPr="00BF582E">
        <w:rPr>
          <w:rFonts w:ascii="Calibri" w:hAnsi="Calibri" w:cs="Arial"/>
        </w:rPr>
        <w:t>padre/madre/tutor legal del alumno/</w:t>
      </w:r>
      <w:r w:rsidR="0025055B">
        <w:rPr>
          <w:rFonts w:ascii="Calibri" w:hAnsi="Calibri" w:cs="Arial"/>
        </w:rPr>
        <w:t>a ____________________________________________</w:t>
      </w:r>
    </w:p>
    <w:p w14:paraId="55A26A7C" w14:textId="017C330A" w:rsidR="00BF582E" w:rsidRDefault="00BF582E" w:rsidP="00BF582E">
      <w:pPr>
        <w:spacing w:line="360" w:lineRule="auto"/>
        <w:jc w:val="both"/>
        <w:rPr>
          <w:rFonts w:ascii="Calibri" w:hAnsi="Calibri" w:cs="Arial"/>
        </w:rPr>
      </w:pPr>
      <w:r w:rsidRPr="00BF582E">
        <w:rPr>
          <w:rFonts w:ascii="Calibri" w:hAnsi="Calibri" w:cs="Arial"/>
        </w:rPr>
        <w:t xml:space="preserve">matriculado/a en el I.E.S. Luis Buñuel en el curso </w:t>
      </w:r>
      <w:r w:rsidR="0025055B">
        <w:rPr>
          <w:rFonts w:ascii="Calibri" w:hAnsi="Calibri" w:cs="Arial"/>
        </w:rPr>
        <w:t>____________________________________</w:t>
      </w:r>
    </w:p>
    <w:p w14:paraId="754CA674" w14:textId="0219FF93" w:rsidR="0025055B" w:rsidRPr="00BF582E" w:rsidRDefault="0025055B" w:rsidP="00BF582E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___________________________________________________________________________</w:t>
      </w:r>
    </w:p>
    <w:p w14:paraId="52DBED83" w14:textId="77777777" w:rsidR="00BF582E" w:rsidRPr="00BF582E" w:rsidRDefault="00BF582E" w:rsidP="00BF582E">
      <w:pPr>
        <w:jc w:val="both"/>
        <w:rPr>
          <w:rFonts w:ascii="Calibri" w:hAnsi="Calibri" w:cs="Arial"/>
        </w:rPr>
      </w:pPr>
    </w:p>
    <w:p w14:paraId="4426963D" w14:textId="77777777" w:rsidR="0025055B" w:rsidRPr="002862A6" w:rsidRDefault="0025055B" w:rsidP="0025055B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  <w:r w:rsidRPr="002862A6">
        <w:rPr>
          <w:rFonts w:ascii="Calibri" w:eastAsia="Calibri" w:hAnsi="Calibri" w:cs="Calibri"/>
          <w:lang w:eastAsia="en-US"/>
        </w:rPr>
        <w:t xml:space="preserve">Marque </w:t>
      </w:r>
      <w:r w:rsidRPr="0025055B">
        <w:rPr>
          <w:rFonts w:ascii="Calibri" w:eastAsia="Calibri" w:hAnsi="Calibri" w:cs="Calibri"/>
          <w:b/>
          <w:bCs/>
          <w:u w:val="single"/>
          <w:lang w:eastAsia="en-US"/>
        </w:rPr>
        <w:t>únicamente</w:t>
      </w:r>
      <w:r w:rsidRPr="002862A6">
        <w:rPr>
          <w:rFonts w:ascii="Calibri" w:eastAsia="Calibri" w:hAnsi="Calibri" w:cs="Calibri"/>
          <w:lang w:eastAsia="en-US"/>
        </w:rPr>
        <w:t xml:space="preserve"> la casilla que corresponda:</w:t>
      </w:r>
    </w:p>
    <w:p w14:paraId="5A33ABF4" w14:textId="7576A84E" w:rsidR="00BF582E" w:rsidRPr="00BF582E" w:rsidRDefault="00BF582E" w:rsidP="00BF582E">
      <w:pPr>
        <w:jc w:val="both"/>
        <w:rPr>
          <w:rFonts w:ascii="Arial" w:hAnsi="Arial" w:cs="Arial"/>
        </w:rPr>
      </w:pPr>
    </w:p>
    <w:p w14:paraId="54A87CB8" w14:textId="6A38F0DB" w:rsidR="0025055B" w:rsidRDefault="00BF582E" w:rsidP="0025055B">
      <w:pPr>
        <w:spacing w:line="276" w:lineRule="auto"/>
        <w:ind w:left="709"/>
        <w:rPr>
          <w:rFonts w:ascii="Calibri" w:hAnsi="Calibri" w:cs="Arial"/>
        </w:rPr>
      </w:pPr>
      <w:r w:rsidRPr="00BF582E"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90348" wp14:editId="4583CCC7">
                <wp:simplePos x="0" y="0"/>
                <wp:positionH relativeFrom="column">
                  <wp:posOffset>20955</wp:posOffset>
                </wp:positionH>
                <wp:positionV relativeFrom="paragraph">
                  <wp:posOffset>41910</wp:posOffset>
                </wp:positionV>
                <wp:extent cx="276225" cy="295275"/>
                <wp:effectExtent l="0" t="0" r="28575" b="28575"/>
                <wp:wrapNone/>
                <wp:docPr id="1624645157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E9ABF" id="Rectángulo 6" o:spid="_x0000_s1026" style="position:absolute;margin-left:1.65pt;margin-top:3.3pt;width:21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"/>
            </w:pict>
          </mc:Fallback>
        </mc:AlternateContent>
      </w:r>
      <w:r w:rsidRPr="00BF582E">
        <w:rPr>
          <w:rFonts w:ascii="Calibri" w:hAnsi="Calibri" w:cs="Arial"/>
          <w:b/>
          <w:u w:val="single"/>
        </w:rPr>
        <w:t>Autorizo</w:t>
      </w:r>
      <w:r w:rsidRPr="00BF582E">
        <w:rPr>
          <w:rFonts w:ascii="Calibri" w:hAnsi="Calibri" w:cs="Arial"/>
        </w:rPr>
        <w:t xml:space="preserve"> a mi hijo/a para que secunde la huelga convocada por la Confederación Estatal de Asociaciones de Estudiantes, "Sindicato de Estudiantes", para el día </w:t>
      </w:r>
      <w:r w:rsidR="0025055B">
        <w:rPr>
          <w:rFonts w:ascii="Calibri" w:hAnsi="Calibri" w:cs="Arial"/>
        </w:rPr>
        <w:t>______</w:t>
      </w:r>
    </w:p>
    <w:p w14:paraId="69D5669B" w14:textId="1D919CA2" w:rsidR="0025055B" w:rsidRPr="00BF582E" w:rsidRDefault="0025055B" w:rsidP="0025055B">
      <w:pPr>
        <w:spacing w:line="276" w:lineRule="auto"/>
        <w:ind w:left="709"/>
        <w:rPr>
          <w:rFonts w:ascii="Calibri" w:hAnsi="Calibri" w:cs="Arial"/>
          <w:bCs/>
        </w:rPr>
      </w:pPr>
      <w:r w:rsidRPr="0025055B">
        <w:rPr>
          <w:rFonts w:ascii="Calibri" w:hAnsi="Calibri" w:cs="Arial"/>
          <w:bCs/>
        </w:rPr>
        <w:t>_____________________</w:t>
      </w:r>
    </w:p>
    <w:p w14:paraId="63592EE8" w14:textId="77777777" w:rsidR="00BF582E" w:rsidRPr="00BF582E" w:rsidRDefault="00BF582E" w:rsidP="00BF582E">
      <w:pPr>
        <w:tabs>
          <w:tab w:val="left" w:pos="930"/>
        </w:tabs>
        <w:ind w:left="930"/>
        <w:rPr>
          <w:rFonts w:ascii="Calibri" w:hAnsi="Calibri" w:cs="Arial"/>
        </w:rPr>
      </w:pPr>
    </w:p>
    <w:p w14:paraId="6F69716A" w14:textId="521017C1" w:rsidR="00BF582E" w:rsidRPr="00BF582E" w:rsidRDefault="00BF582E" w:rsidP="00BF582E">
      <w:pPr>
        <w:jc w:val="both"/>
        <w:rPr>
          <w:rFonts w:ascii="Arial" w:hAnsi="Arial" w:cs="Arial"/>
        </w:rPr>
      </w:pPr>
      <w:r w:rsidRPr="00BF582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5FD2AC" wp14:editId="6C53B8D8">
                <wp:simplePos x="0" y="0"/>
                <wp:positionH relativeFrom="column">
                  <wp:posOffset>19050</wp:posOffset>
                </wp:positionH>
                <wp:positionV relativeFrom="paragraph">
                  <wp:posOffset>163830</wp:posOffset>
                </wp:positionV>
                <wp:extent cx="276225" cy="295275"/>
                <wp:effectExtent l="0" t="0" r="28575" b="28575"/>
                <wp:wrapNone/>
                <wp:docPr id="125817686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213E9" id="Rectángulo 5" o:spid="_x0000_s1026" style="position:absolute;margin-left:1.5pt;margin-top:12.9pt;width:21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"/>
            </w:pict>
          </mc:Fallback>
        </mc:AlternateContent>
      </w:r>
    </w:p>
    <w:p w14:paraId="3B30E85E" w14:textId="4E792D4E" w:rsidR="00BF582E" w:rsidRPr="00BF582E" w:rsidRDefault="00BF582E" w:rsidP="0025055B">
      <w:pPr>
        <w:ind w:left="709"/>
        <w:rPr>
          <w:rFonts w:ascii="Calibri" w:hAnsi="Calibri" w:cs="Arial"/>
        </w:rPr>
      </w:pPr>
      <w:r w:rsidRPr="00BF582E">
        <w:rPr>
          <w:rFonts w:ascii="Calibri" w:hAnsi="Calibri" w:cs="Arial"/>
        </w:rPr>
        <w:t xml:space="preserve"> </w:t>
      </w:r>
      <w:r w:rsidRPr="00BF582E">
        <w:rPr>
          <w:rFonts w:ascii="Calibri" w:hAnsi="Calibri" w:cs="Arial"/>
          <w:b/>
          <w:u w:val="single"/>
        </w:rPr>
        <w:t>No autorizo</w:t>
      </w:r>
      <w:r w:rsidRPr="00BF582E">
        <w:rPr>
          <w:rFonts w:ascii="Calibri" w:hAnsi="Calibri" w:cs="Arial"/>
        </w:rPr>
        <w:t xml:space="preserve"> a mi hijo/a para que secunde la huelga del dí</w:t>
      </w:r>
      <w:r w:rsidR="0025055B">
        <w:rPr>
          <w:rFonts w:ascii="Calibri" w:hAnsi="Calibri" w:cs="Arial"/>
        </w:rPr>
        <w:t>a _____________________</w:t>
      </w:r>
    </w:p>
    <w:p w14:paraId="5E4F3789" w14:textId="77777777" w:rsidR="00BF582E" w:rsidRPr="00BF582E" w:rsidRDefault="00BF582E" w:rsidP="00BF582E">
      <w:pPr>
        <w:rPr>
          <w:rFonts w:ascii="Calibri" w:hAnsi="Calibri" w:cs="Arial"/>
        </w:rPr>
      </w:pPr>
    </w:p>
    <w:p w14:paraId="2012775C" w14:textId="77777777" w:rsidR="00BF582E" w:rsidRPr="00BF582E" w:rsidRDefault="00BF582E" w:rsidP="00BF582E">
      <w:pPr>
        <w:tabs>
          <w:tab w:val="left" w:pos="1035"/>
        </w:tabs>
        <w:jc w:val="center"/>
        <w:rPr>
          <w:rFonts w:ascii="Calibri" w:hAnsi="Calibri" w:cs="Arial"/>
        </w:rPr>
      </w:pPr>
    </w:p>
    <w:p w14:paraId="7F79D02C" w14:textId="77777777" w:rsidR="00BF582E" w:rsidRPr="00BF582E" w:rsidRDefault="00BF582E" w:rsidP="00BF582E">
      <w:pPr>
        <w:tabs>
          <w:tab w:val="left" w:pos="1035"/>
        </w:tabs>
        <w:jc w:val="center"/>
        <w:rPr>
          <w:rFonts w:ascii="Calibri" w:hAnsi="Calibri" w:cs="Arial"/>
        </w:rPr>
      </w:pPr>
    </w:p>
    <w:p w14:paraId="7F341A52" w14:textId="0898473F" w:rsidR="00BF582E" w:rsidRPr="00BF582E" w:rsidRDefault="00BF582E" w:rsidP="00BF582E">
      <w:pPr>
        <w:tabs>
          <w:tab w:val="left" w:pos="1035"/>
        </w:tabs>
        <w:jc w:val="center"/>
        <w:rPr>
          <w:rFonts w:ascii="Calibri" w:hAnsi="Calibri" w:cs="Arial"/>
        </w:rPr>
      </w:pPr>
      <w:r w:rsidRPr="00BF582E">
        <w:rPr>
          <w:rFonts w:ascii="Calibri" w:hAnsi="Calibri" w:cs="Arial"/>
        </w:rPr>
        <w:t>En Móstoles, a</w:t>
      </w:r>
      <w:r w:rsidR="0025055B">
        <w:rPr>
          <w:rFonts w:ascii="Calibri" w:hAnsi="Calibri" w:cs="Arial"/>
        </w:rPr>
        <w:t xml:space="preserve"> ____ </w:t>
      </w:r>
      <w:proofErr w:type="gramStart"/>
      <w:r w:rsidRPr="00BF582E">
        <w:rPr>
          <w:rFonts w:ascii="Calibri" w:hAnsi="Calibri" w:cs="Arial"/>
        </w:rPr>
        <w:t xml:space="preserve">de </w:t>
      </w:r>
      <w:r w:rsidR="0025055B">
        <w:rPr>
          <w:rFonts w:ascii="Calibri" w:hAnsi="Calibri" w:cs="Arial"/>
        </w:rPr>
        <w:t xml:space="preserve"> _</w:t>
      </w:r>
      <w:proofErr w:type="gramEnd"/>
      <w:r w:rsidR="0025055B">
        <w:rPr>
          <w:rFonts w:ascii="Calibri" w:hAnsi="Calibri" w:cs="Arial"/>
        </w:rPr>
        <w:t>_______________________</w:t>
      </w:r>
      <w:r w:rsidRPr="00BF582E">
        <w:rPr>
          <w:rFonts w:ascii="Calibri" w:hAnsi="Calibri" w:cs="Arial"/>
        </w:rPr>
        <w:t xml:space="preserve"> 2</w:t>
      </w:r>
      <w:r w:rsidR="0025055B">
        <w:rPr>
          <w:rFonts w:ascii="Calibri" w:hAnsi="Calibri" w:cs="Arial"/>
        </w:rPr>
        <w:t>0 ____</w:t>
      </w:r>
    </w:p>
    <w:p w14:paraId="0CE2C330" w14:textId="77777777" w:rsidR="00BF582E" w:rsidRPr="00BF582E" w:rsidRDefault="00BF582E" w:rsidP="00BF582E">
      <w:pPr>
        <w:rPr>
          <w:rFonts w:ascii="Calibri" w:hAnsi="Calibri" w:cs="Arial"/>
        </w:rPr>
      </w:pPr>
    </w:p>
    <w:p w14:paraId="7266C49A" w14:textId="77777777" w:rsidR="00BF582E" w:rsidRPr="00BF582E" w:rsidRDefault="00BF582E" w:rsidP="00BF582E">
      <w:pPr>
        <w:rPr>
          <w:rFonts w:ascii="Calibri" w:hAnsi="Calibri" w:cs="Arial"/>
        </w:rPr>
      </w:pPr>
    </w:p>
    <w:p w14:paraId="6B9142AD" w14:textId="77777777" w:rsidR="00BF582E" w:rsidRPr="00BF582E" w:rsidRDefault="00BF582E" w:rsidP="00BF582E">
      <w:pPr>
        <w:rPr>
          <w:rFonts w:ascii="Calibri" w:hAnsi="Calibri" w:cs="Arial"/>
        </w:rPr>
      </w:pPr>
    </w:p>
    <w:p w14:paraId="3EB7D511" w14:textId="12843F63" w:rsidR="00BF582E" w:rsidRPr="00BF582E" w:rsidRDefault="0025055B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  <w:r>
        <w:rPr>
          <w:rFonts w:ascii="Calibri" w:hAnsi="Calibri" w:cs="Arial"/>
        </w:rPr>
        <w:t xml:space="preserve">  </w:t>
      </w:r>
      <w:r w:rsidR="00BF582E" w:rsidRPr="00BF582E">
        <w:rPr>
          <w:rFonts w:ascii="Calibri" w:hAnsi="Calibri" w:cs="Arial"/>
        </w:rPr>
        <w:t>Firma</w:t>
      </w:r>
      <w:r>
        <w:rPr>
          <w:rFonts w:ascii="Calibri" w:hAnsi="Calibri" w:cs="Arial"/>
        </w:rPr>
        <w:t>s</w:t>
      </w:r>
      <w:r w:rsidR="00BF582E" w:rsidRPr="00BF582E">
        <w:rPr>
          <w:rFonts w:ascii="Calibri" w:hAnsi="Calibri" w:cs="Arial"/>
        </w:rPr>
        <w:t xml:space="preserve"> de los padres</w:t>
      </w:r>
    </w:p>
    <w:p w14:paraId="2D75CE82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1B802932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1EB92015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3F1092F5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79E285DC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0236465B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7735C73B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665"/>
        </w:tabs>
        <w:rPr>
          <w:rFonts w:ascii="Calibri" w:hAnsi="Calibri" w:cs="Arial"/>
        </w:rPr>
      </w:pPr>
    </w:p>
    <w:p w14:paraId="652908C9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7242FC94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0EE0B9BF" w14:textId="77777777" w:rsidR="00BF582E" w:rsidRPr="00BF582E" w:rsidRDefault="00BF582E" w:rsidP="00BF5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</w:p>
    <w:p w14:paraId="5E429127" w14:textId="77777777" w:rsidR="00BF582E" w:rsidRPr="00BF582E" w:rsidRDefault="00BF582E" w:rsidP="00BF582E">
      <w:pPr>
        <w:rPr>
          <w:rFonts w:ascii="Calibri" w:hAnsi="Calibri" w:cs="Arial"/>
        </w:rPr>
      </w:pPr>
    </w:p>
    <w:p w14:paraId="3AC76AEC" w14:textId="77777777" w:rsidR="00BF582E" w:rsidRPr="00BF582E" w:rsidRDefault="00BF582E" w:rsidP="00BF582E">
      <w:pPr>
        <w:rPr>
          <w:rFonts w:ascii="Calibri" w:hAnsi="Calibri" w:cs="Arial"/>
        </w:rPr>
      </w:pPr>
    </w:p>
    <w:p w14:paraId="0F5DACD7" w14:textId="77777777" w:rsidR="00BF582E" w:rsidRPr="00BF582E" w:rsidRDefault="00BF582E" w:rsidP="00BF582E">
      <w:pPr>
        <w:rPr>
          <w:rFonts w:ascii="Calibri" w:hAnsi="Calibri" w:cs="Arial"/>
        </w:rPr>
      </w:pPr>
    </w:p>
    <w:p w14:paraId="17BC6410" w14:textId="77777777" w:rsidR="00BF582E" w:rsidRPr="00BF582E" w:rsidRDefault="00BF582E" w:rsidP="00BF582E">
      <w:pPr>
        <w:rPr>
          <w:rFonts w:ascii="Calibri" w:hAnsi="Calibri" w:cs="Arial"/>
        </w:rPr>
      </w:pPr>
    </w:p>
    <w:p w14:paraId="476EACD9" w14:textId="77777777" w:rsidR="00BF582E" w:rsidRPr="00BF582E" w:rsidRDefault="00BF582E" w:rsidP="00BF582E">
      <w:pPr>
        <w:rPr>
          <w:rFonts w:eastAsia="Calibri"/>
        </w:rPr>
      </w:pPr>
    </w:p>
    <w:sectPr w:rsidR="00BF582E" w:rsidRPr="00BF582E" w:rsidSect="00742F24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631CF" w14:textId="77777777" w:rsidR="0012248E" w:rsidRDefault="0012248E">
      <w:r>
        <w:separator/>
      </w:r>
    </w:p>
  </w:endnote>
  <w:endnote w:type="continuationSeparator" w:id="0">
    <w:p w14:paraId="3BD9C507" w14:textId="77777777" w:rsidR="0012248E" w:rsidRDefault="0012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E3E2" w14:textId="77777777" w:rsidR="0012248E" w:rsidRDefault="0012248E">
      <w:r>
        <w:separator/>
      </w:r>
    </w:p>
  </w:footnote>
  <w:footnote w:type="continuationSeparator" w:id="0">
    <w:p w14:paraId="33F34D1D" w14:textId="77777777" w:rsidR="0012248E" w:rsidRDefault="00122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531995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838326676" name="Imagen 83832667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481026520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1260945178" name="Imagen 1260945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17663600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1442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2248E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055B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1995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077F"/>
    <w:rsid w:val="005E3770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521A"/>
    <w:rsid w:val="006A723B"/>
    <w:rsid w:val="006A7929"/>
    <w:rsid w:val="006B05F8"/>
    <w:rsid w:val="006B5650"/>
    <w:rsid w:val="006C1431"/>
    <w:rsid w:val="006C35D9"/>
    <w:rsid w:val="006D7450"/>
    <w:rsid w:val="006E17EE"/>
    <w:rsid w:val="006E3C1C"/>
    <w:rsid w:val="00710451"/>
    <w:rsid w:val="00735290"/>
    <w:rsid w:val="00735D53"/>
    <w:rsid w:val="00742F24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61D62"/>
    <w:rsid w:val="00A83131"/>
    <w:rsid w:val="00A92161"/>
    <w:rsid w:val="00A9523B"/>
    <w:rsid w:val="00A964C8"/>
    <w:rsid w:val="00A9758D"/>
    <w:rsid w:val="00A97817"/>
    <w:rsid w:val="00AA5155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0268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BF582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2012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E18BD"/>
    <w:rsid w:val="00DF0337"/>
    <w:rsid w:val="00E04DD0"/>
    <w:rsid w:val="00E16209"/>
    <w:rsid w:val="00E16AD6"/>
    <w:rsid w:val="00E31B17"/>
    <w:rsid w:val="00E329E8"/>
    <w:rsid w:val="00E40946"/>
    <w:rsid w:val="00E6155C"/>
    <w:rsid w:val="00E71019"/>
    <w:rsid w:val="00E80C82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33CC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7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826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</cp:lastModifiedBy>
  <cp:revision>3</cp:revision>
  <cp:lastPrinted>2024-06-05T09:13:00Z</cp:lastPrinted>
  <dcterms:created xsi:type="dcterms:W3CDTF">2025-06-30T11:42:00Z</dcterms:created>
  <dcterms:modified xsi:type="dcterms:W3CDTF">2025-06-30T11:48:00Z</dcterms:modified>
</cp:coreProperties>
</file>